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EED" w:rsidRDefault="00830C4F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71310E7A" wp14:editId="02055A2E">
            <wp:simplePos x="0" y="0"/>
            <wp:positionH relativeFrom="column">
              <wp:posOffset>-643255</wp:posOffset>
            </wp:positionH>
            <wp:positionV relativeFrom="paragraph">
              <wp:posOffset>-795020</wp:posOffset>
            </wp:positionV>
            <wp:extent cx="3655060" cy="2527935"/>
            <wp:effectExtent l="0" t="0" r="2540" b="571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5060" cy="2527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2EED" w:rsidRDefault="005C2EED"/>
    <w:p w:rsidR="005C2EED" w:rsidRDefault="005C2EED"/>
    <w:p w:rsidR="005C2EED" w:rsidRDefault="00984DA5">
      <w:r>
        <w:rPr>
          <w:noProof/>
        </w:rPr>
        <w:drawing>
          <wp:anchor distT="0" distB="0" distL="114300" distR="114300" simplePos="0" relativeHeight="251659264" behindDoc="1" locked="0" layoutInCell="1" allowOverlap="1" wp14:anchorId="29188DDE" wp14:editId="2E074FEC">
            <wp:simplePos x="0" y="0"/>
            <wp:positionH relativeFrom="column">
              <wp:posOffset>6409690</wp:posOffset>
            </wp:positionH>
            <wp:positionV relativeFrom="paragraph">
              <wp:posOffset>35560</wp:posOffset>
            </wp:positionV>
            <wp:extent cx="563880" cy="5859780"/>
            <wp:effectExtent l="0" t="0" r="7620" b="762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5859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2EED" w:rsidRDefault="005C2EED"/>
    <w:p w:rsidR="005C2EED" w:rsidRDefault="005C2EED"/>
    <w:p w:rsidR="005C2EED" w:rsidRDefault="005C2EED"/>
    <w:p w:rsidR="00BE008D" w:rsidRDefault="00BE008D"/>
    <w:p w:rsidR="005C2EED" w:rsidRDefault="005C2EED"/>
    <w:p w:rsidR="00984DA5" w:rsidRDefault="00984DA5"/>
    <w:p w:rsidR="00EF2BAD" w:rsidRDefault="00EF2BAD"/>
    <w:p w:rsidR="00EF2BAD" w:rsidRDefault="00EF2BAD"/>
    <w:p w:rsidR="00984DA5" w:rsidRDefault="00984DA5" w:rsidP="00984DA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REQUIREMENTS TO BECOME A 3</w:t>
      </w:r>
      <w:r w:rsidRPr="00984DA5">
        <w:rPr>
          <w:rFonts w:ascii="Times New Roman" w:hAnsi="Times New Roman" w:cs="Times New Roman"/>
          <w:sz w:val="36"/>
          <w:szCs w:val="36"/>
          <w:vertAlign w:val="superscript"/>
        </w:rPr>
        <w:t>RD</w:t>
      </w:r>
      <w:r>
        <w:rPr>
          <w:rFonts w:ascii="Times New Roman" w:hAnsi="Times New Roman" w:cs="Times New Roman"/>
          <w:sz w:val="36"/>
          <w:szCs w:val="36"/>
        </w:rPr>
        <w:t xml:space="preserve"> PARTY TESTER</w:t>
      </w:r>
    </w:p>
    <w:p w:rsidR="003F53D3" w:rsidRDefault="003F53D3" w:rsidP="00984DA5">
      <w:pPr>
        <w:rPr>
          <w:rFonts w:ascii="Times New Roman" w:hAnsi="Times New Roman" w:cs="Times New Roman"/>
          <w:sz w:val="36"/>
          <w:szCs w:val="36"/>
        </w:rPr>
      </w:pPr>
    </w:p>
    <w:p w:rsidR="00984DA5" w:rsidRDefault="00984DA5" w:rsidP="00984DA5">
      <w:pPr>
        <w:rPr>
          <w:rFonts w:ascii="Times New Roman" w:hAnsi="Times New Roman" w:cs="Times New Roman"/>
          <w:sz w:val="36"/>
          <w:szCs w:val="36"/>
        </w:rPr>
      </w:pPr>
    </w:p>
    <w:p w:rsidR="003F53D3" w:rsidRPr="009E0F1B" w:rsidRDefault="009E0F1B" w:rsidP="00984DA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</w:t>
      </w:r>
      <w:r w:rsidRPr="009E0F1B">
        <w:rPr>
          <w:rFonts w:ascii="Times New Roman" w:hAnsi="Times New Roman" w:cs="Times New Roman"/>
          <w:sz w:val="28"/>
          <w:szCs w:val="28"/>
        </w:rPr>
        <w:t xml:space="preserve">ust have </w:t>
      </w:r>
      <w:r>
        <w:rPr>
          <w:rFonts w:ascii="Times New Roman" w:hAnsi="Times New Roman" w:cs="Times New Roman"/>
          <w:sz w:val="28"/>
          <w:szCs w:val="28"/>
        </w:rPr>
        <w:t>CDL</w:t>
      </w:r>
      <w:r w:rsidRPr="009E0F1B">
        <w:rPr>
          <w:rFonts w:ascii="Times New Roman" w:hAnsi="Times New Roman" w:cs="Times New Roman"/>
          <w:sz w:val="28"/>
          <w:szCs w:val="28"/>
        </w:rPr>
        <w:t xml:space="preserve"> experience and knowledge</w:t>
      </w:r>
    </w:p>
    <w:p w:rsidR="00BB48D3" w:rsidRPr="009E0F1B" w:rsidRDefault="009E0F1B" w:rsidP="00984DA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</w:t>
      </w:r>
      <w:r w:rsidRPr="009E0F1B">
        <w:rPr>
          <w:rFonts w:ascii="Times New Roman" w:hAnsi="Times New Roman" w:cs="Times New Roman"/>
          <w:sz w:val="28"/>
          <w:szCs w:val="28"/>
        </w:rPr>
        <w:t>ust have a clean driving record (no felony conviction within the last 10 years or any conviction involving fraudulent activities)</w:t>
      </w:r>
    </w:p>
    <w:p w:rsidR="00AA1956" w:rsidRPr="009E0F1B" w:rsidRDefault="009E0F1B" w:rsidP="00984DA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</w:t>
      </w:r>
      <w:r w:rsidRPr="009E0F1B">
        <w:rPr>
          <w:rFonts w:ascii="Times New Roman" w:hAnsi="Times New Roman" w:cs="Times New Roman"/>
          <w:sz w:val="28"/>
          <w:szCs w:val="28"/>
        </w:rPr>
        <w:t>ust pass a fed</w:t>
      </w:r>
      <w:r>
        <w:rPr>
          <w:rFonts w:ascii="Times New Roman" w:hAnsi="Times New Roman" w:cs="Times New Roman"/>
          <w:sz w:val="28"/>
          <w:szCs w:val="28"/>
        </w:rPr>
        <w:t>eral and state background check</w:t>
      </w:r>
    </w:p>
    <w:p w:rsidR="00984DA5" w:rsidRPr="009E0F1B" w:rsidRDefault="009E0F1B" w:rsidP="00DD449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</w:t>
      </w:r>
      <w:r w:rsidRPr="009E0F1B">
        <w:rPr>
          <w:rFonts w:ascii="Times New Roman" w:hAnsi="Times New Roman" w:cs="Times New Roman"/>
          <w:sz w:val="28"/>
          <w:szCs w:val="28"/>
        </w:rPr>
        <w:t xml:space="preserve">ust be sponsored by a company or own a company that has been in business for </w:t>
      </w:r>
      <w:r w:rsidR="00E05E2F">
        <w:rPr>
          <w:rFonts w:ascii="Times New Roman" w:hAnsi="Times New Roman" w:cs="Times New Roman"/>
          <w:sz w:val="28"/>
          <w:szCs w:val="28"/>
        </w:rPr>
        <w:t>the last</w:t>
      </w:r>
      <w:r w:rsidRPr="009E0F1B">
        <w:rPr>
          <w:rFonts w:ascii="Times New Roman" w:hAnsi="Times New Roman" w:cs="Times New Roman"/>
          <w:sz w:val="28"/>
          <w:szCs w:val="28"/>
        </w:rPr>
        <w:t xml:space="preserve"> 2 years</w:t>
      </w:r>
    </w:p>
    <w:p w:rsidR="00EF2BAD" w:rsidRPr="009E0F1B" w:rsidRDefault="009E0F1B" w:rsidP="00984DA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</w:t>
      </w:r>
      <w:r w:rsidRPr="009E0F1B">
        <w:rPr>
          <w:rFonts w:ascii="Times New Roman" w:hAnsi="Times New Roman" w:cs="Times New Roman"/>
          <w:sz w:val="28"/>
          <w:szCs w:val="28"/>
        </w:rPr>
        <w:t>ust have a $1,000,000 general liability insurance policy</w:t>
      </w:r>
    </w:p>
    <w:p w:rsidR="00DD449D" w:rsidRPr="009E0F1B" w:rsidRDefault="009E0F1B" w:rsidP="00DD449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</w:t>
      </w:r>
      <w:r w:rsidRPr="009E0F1B">
        <w:rPr>
          <w:rFonts w:ascii="Times New Roman" w:hAnsi="Times New Roman" w:cs="Times New Roman"/>
          <w:sz w:val="28"/>
          <w:szCs w:val="28"/>
        </w:rPr>
        <w:t>ust carry a $10,000 license and sur</w:t>
      </w:r>
      <w:r w:rsidR="00E05E2F">
        <w:rPr>
          <w:rFonts w:ascii="Times New Roman" w:hAnsi="Times New Roman" w:cs="Times New Roman"/>
          <w:sz w:val="28"/>
          <w:szCs w:val="28"/>
        </w:rPr>
        <w:t>e</w:t>
      </w:r>
      <w:r w:rsidRPr="009E0F1B">
        <w:rPr>
          <w:rFonts w:ascii="Times New Roman" w:hAnsi="Times New Roman" w:cs="Times New Roman"/>
          <w:sz w:val="28"/>
          <w:szCs w:val="28"/>
        </w:rPr>
        <w:t>ty bond</w:t>
      </w:r>
    </w:p>
    <w:p w:rsidR="00EF2BAD" w:rsidRPr="009E0F1B" w:rsidRDefault="009E0F1B" w:rsidP="00984DA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</w:t>
      </w:r>
      <w:r w:rsidRPr="009E0F1B">
        <w:rPr>
          <w:rFonts w:ascii="Times New Roman" w:hAnsi="Times New Roman" w:cs="Times New Roman"/>
          <w:sz w:val="28"/>
          <w:szCs w:val="28"/>
        </w:rPr>
        <w:t>ust have computer skills</w:t>
      </w:r>
    </w:p>
    <w:p w:rsidR="00EF2BAD" w:rsidRDefault="009E0F1B" w:rsidP="00984DA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</w:t>
      </w:r>
      <w:r w:rsidRPr="009E0F1B">
        <w:rPr>
          <w:rFonts w:ascii="Times New Roman" w:hAnsi="Times New Roman" w:cs="Times New Roman"/>
          <w:sz w:val="28"/>
          <w:szCs w:val="28"/>
        </w:rPr>
        <w:t xml:space="preserve">ust have an area to test that is large and quiet enough to safely test a large </w:t>
      </w:r>
      <w:r>
        <w:rPr>
          <w:rFonts w:ascii="Times New Roman" w:hAnsi="Times New Roman" w:cs="Times New Roman"/>
          <w:sz w:val="28"/>
          <w:szCs w:val="28"/>
        </w:rPr>
        <w:t>truck/tractor semi-trailer</w:t>
      </w:r>
      <w:r w:rsidRPr="009E0F1B">
        <w:rPr>
          <w:rFonts w:ascii="Times New Roman" w:hAnsi="Times New Roman" w:cs="Times New Roman"/>
          <w:sz w:val="28"/>
          <w:szCs w:val="28"/>
        </w:rPr>
        <w:t>.</w:t>
      </w:r>
    </w:p>
    <w:p w:rsidR="00BB077C" w:rsidRPr="009E0F1B" w:rsidRDefault="00BB077C" w:rsidP="00984DA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Must be available to test 20 hours a week, depending on the area</w:t>
      </w:r>
    </w:p>
    <w:p w:rsidR="00D14767" w:rsidRPr="009E0F1B" w:rsidRDefault="009E0F1B" w:rsidP="00984DA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</w:t>
      </w:r>
      <w:r w:rsidRPr="009E0F1B">
        <w:rPr>
          <w:rFonts w:ascii="Times New Roman" w:hAnsi="Times New Roman" w:cs="Times New Roman"/>
          <w:sz w:val="28"/>
          <w:szCs w:val="28"/>
        </w:rPr>
        <w:t>ust submit proof of random drug testing</w:t>
      </w:r>
    </w:p>
    <w:p w:rsidR="00BB48D3" w:rsidRPr="009E0F1B" w:rsidRDefault="009E0F1B" w:rsidP="00984DA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</w:t>
      </w:r>
      <w:r w:rsidRPr="009E0F1B">
        <w:rPr>
          <w:rFonts w:ascii="Times New Roman" w:hAnsi="Times New Roman" w:cs="Times New Roman"/>
          <w:sz w:val="28"/>
          <w:szCs w:val="28"/>
        </w:rPr>
        <w:t xml:space="preserve">ust complete </w:t>
      </w:r>
      <w:r>
        <w:rPr>
          <w:rFonts w:ascii="Times New Roman" w:hAnsi="Times New Roman" w:cs="Times New Roman"/>
          <w:sz w:val="28"/>
          <w:szCs w:val="28"/>
        </w:rPr>
        <w:t>AAMVA</w:t>
      </w:r>
      <w:r w:rsidRPr="009E0F1B">
        <w:rPr>
          <w:rFonts w:ascii="Times New Roman" w:hAnsi="Times New Roman" w:cs="Times New Roman"/>
          <w:sz w:val="28"/>
          <w:szCs w:val="28"/>
        </w:rPr>
        <w:t xml:space="preserve">’s </w:t>
      </w:r>
      <w:r>
        <w:rPr>
          <w:rFonts w:ascii="Times New Roman" w:hAnsi="Times New Roman" w:cs="Times New Roman"/>
          <w:sz w:val="28"/>
          <w:szCs w:val="28"/>
        </w:rPr>
        <w:t>C</w:t>
      </w:r>
      <w:r w:rsidRPr="009E0F1B">
        <w:rPr>
          <w:rFonts w:ascii="Times New Roman" w:hAnsi="Times New Roman" w:cs="Times New Roman"/>
          <w:sz w:val="28"/>
          <w:szCs w:val="28"/>
        </w:rPr>
        <w:t xml:space="preserve">ertified </w:t>
      </w:r>
      <w:r>
        <w:rPr>
          <w:rFonts w:ascii="Times New Roman" w:hAnsi="Times New Roman" w:cs="Times New Roman"/>
          <w:sz w:val="28"/>
          <w:szCs w:val="28"/>
        </w:rPr>
        <w:t>CDL</w:t>
      </w:r>
      <w:r w:rsidRPr="009E0F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Examiner T</w:t>
      </w:r>
      <w:r w:rsidRPr="009E0F1B">
        <w:rPr>
          <w:rFonts w:ascii="Times New Roman" w:hAnsi="Times New Roman" w:cs="Times New Roman"/>
          <w:sz w:val="28"/>
          <w:szCs w:val="28"/>
        </w:rPr>
        <w:t>raining</w:t>
      </w:r>
    </w:p>
    <w:p w:rsidR="00AA1956" w:rsidRPr="009E0F1B" w:rsidRDefault="009E0F1B" w:rsidP="00984DA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</w:t>
      </w:r>
      <w:r w:rsidRPr="009E0F1B">
        <w:rPr>
          <w:rFonts w:ascii="Times New Roman" w:hAnsi="Times New Roman" w:cs="Times New Roman"/>
          <w:sz w:val="28"/>
          <w:szCs w:val="28"/>
        </w:rPr>
        <w:t xml:space="preserve">ust complete training on </w:t>
      </w:r>
      <w:r>
        <w:rPr>
          <w:rFonts w:ascii="Times New Roman" w:hAnsi="Times New Roman" w:cs="Times New Roman"/>
          <w:sz w:val="28"/>
          <w:szCs w:val="28"/>
        </w:rPr>
        <w:t>CSTIMS</w:t>
      </w:r>
      <w:r w:rsidRPr="009E0F1B">
        <w:rPr>
          <w:rFonts w:ascii="Times New Roman" w:hAnsi="Times New Roman" w:cs="Times New Roman"/>
          <w:sz w:val="28"/>
          <w:szCs w:val="28"/>
        </w:rPr>
        <w:t xml:space="preserve">’s software for scheduling and scoring </w:t>
      </w:r>
      <w:r>
        <w:rPr>
          <w:rFonts w:ascii="Times New Roman" w:hAnsi="Times New Roman" w:cs="Times New Roman"/>
          <w:sz w:val="28"/>
          <w:szCs w:val="28"/>
        </w:rPr>
        <w:t>CDL</w:t>
      </w:r>
      <w:r w:rsidRPr="009E0F1B">
        <w:rPr>
          <w:rFonts w:ascii="Times New Roman" w:hAnsi="Times New Roman" w:cs="Times New Roman"/>
          <w:sz w:val="28"/>
          <w:szCs w:val="28"/>
        </w:rPr>
        <w:t xml:space="preserve"> tests</w:t>
      </w:r>
    </w:p>
    <w:p w:rsidR="00984DA5" w:rsidRDefault="00984DA5" w:rsidP="00EF2BAD">
      <w:pPr>
        <w:rPr>
          <w:rFonts w:ascii="Times New Roman" w:hAnsi="Times New Roman" w:cs="Times New Roman"/>
          <w:sz w:val="28"/>
          <w:szCs w:val="28"/>
        </w:rPr>
      </w:pPr>
    </w:p>
    <w:p w:rsidR="00EF2BAD" w:rsidRPr="00EF2BAD" w:rsidRDefault="00EF2BAD" w:rsidP="00EF2BAD">
      <w:pPr>
        <w:rPr>
          <w:rFonts w:ascii="Times New Roman" w:hAnsi="Times New Roman" w:cs="Times New Roman"/>
          <w:sz w:val="28"/>
          <w:szCs w:val="28"/>
        </w:rPr>
      </w:pPr>
    </w:p>
    <w:p w:rsidR="005C2EED" w:rsidRDefault="005C2EED"/>
    <w:p w:rsidR="00F010CC" w:rsidRDefault="00F010CC"/>
    <w:p w:rsidR="00F010CC" w:rsidRDefault="00F010CC"/>
    <w:p w:rsidR="0090450A" w:rsidRDefault="0090450A">
      <w:pPr>
        <w:rPr>
          <w:sz w:val="28"/>
          <w:szCs w:val="28"/>
        </w:rPr>
      </w:pPr>
      <w:r>
        <w:rPr>
          <w:sz w:val="28"/>
          <w:szCs w:val="28"/>
        </w:rPr>
        <w:t>Dept. of Public Safety – Driver Licensing</w:t>
      </w:r>
    </w:p>
    <w:p w:rsidR="0090450A" w:rsidRDefault="0090450A">
      <w:pPr>
        <w:rPr>
          <w:sz w:val="28"/>
          <w:szCs w:val="28"/>
        </w:rPr>
      </w:pPr>
      <w:r>
        <w:rPr>
          <w:sz w:val="28"/>
          <w:szCs w:val="28"/>
        </w:rPr>
        <w:t>118 W Capitol Ave</w:t>
      </w:r>
    </w:p>
    <w:p w:rsidR="0090450A" w:rsidRPr="0090450A" w:rsidRDefault="0090450A">
      <w:pPr>
        <w:rPr>
          <w:sz w:val="28"/>
          <w:szCs w:val="28"/>
        </w:rPr>
      </w:pPr>
      <w:r>
        <w:rPr>
          <w:sz w:val="28"/>
          <w:szCs w:val="28"/>
        </w:rPr>
        <w:t>Pierre SD 57501</w:t>
      </w:r>
    </w:p>
    <w:sectPr w:rsidR="0090450A" w:rsidRPr="0090450A" w:rsidSect="005C2EED">
      <w:pgSz w:w="12240" w:h="15840"/>
      <w:pgMar w:top="1440" w:right="1728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A65E57"/>
    <w:multiLevelType w:val="hybridMultilevel"/>
    <w:tmpl w:val="09904B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753789"/>
    <w:multiLevelType w:val="hybridMultilevel"/>
    <w:tmpl w:val="7B8E9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3606BA"/>
    <w:multiLevelType w:val="hybridMultilevel"/>
    <w:tmpl w:val="6D46A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EED"/>
    <w:rsid w:val="00210C53"/>
    <w:rsid w:val="003F53D3"/>
    <w:rsid w:val="005C2EED"/>
    <w:rsid w:val="006D76D1"/>
    <w:rsid w:val="007859C3"/>
    <w:rsid w:val="00830C4F"/>
    <w:rsid w:val="0090450A"/>
    <w:rsid w:val="00984DA5"/>
    <w:rsid w:val="009E0F1B"/>
    <w:rsid w:val="00AA1956"/>
    <w:rsid w:val="00AC7444"/>
    <w:rsid w:val="00BB077C"/>
    <w:rsid w:val="00BB48D3"/>
    <w:rsid w:val="00BE008D"/>
    <w:rsid w:val="00D14767"/>
    <w:rsid w:val="00DD449D"/>
    <w:rsid w:val="00E05E2F"/>
    <w:rsid w:val="00E87E39"/>
    <w:rsid w:val="00EF2BAD"/>
    <w:rsid w:val="00F0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2E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EE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84D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2E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EE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84D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B4B28-B013-4F66-B23A-B62BD0F95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B5FE399A.dotm</Template>
  <TotalTime>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South Dakota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Hill, Dawn</dc:creator>
  <cp:lastModifiedBy>Maria King</cp:lastModifiedBy>
  <cp:revision>2</cp:revision>
  <cp:lastPrinted>2017-03-28T15:46:00Z</cp:lastPrinted>
  <dcterms:created xsi:type="dcterms:W3CDTF">2017-08-20T21:55:00Z</dcterms:created>
  <dcterms:modified xsi:type="dcterms:W3CDTF">2017-08-20T21:55:00Z</dcterms:modified>
</cp:coreProperties>
</file>